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5D997" w14:textId="77777777" w:rsidR="00D25F91" w:rsidRDefault="00D25F91" w:rsidP="000377ED"/>
    <w:p w14:paraId="39F71429" w14:textId="77777777" w:rsidR="00D25F91" w:rsidRPr="008642EC" w:rsidRDefault="00D25F91" w:rsidP="00D25F9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6CD4834" w14:textId="77777777" w:rsidR="00D25F91" w:rsidRDefault="00D25F91" w:rsidP="00D25F91">
      <w:pPr>
        <w:pStyle w:val="BasicParagraph"/>
        <w:suppressAutoHyphens/>
        <w:spacing w:line="240" w:lineRule="auto"/>
        <w:rPr>
          <w:rFonts w:ascii="Times New Roman" w:hAnsi="Times New Roman" w:cs="Times New Roman"/>
          <w:b/>
          <w:bCs/>
          <w:color w:val="000000" w:themeColor="text1"/>
          <w:sz w:val="21"/>
          <w:szCs w:val="21"/>
        </w:rPr>
      </w:pPr>
    </w:p>
    <w:p w14:paraId="1C57CE88" w14:textId="77777777" w:rsidR="00D25F91" w:rsidRPr="00582653" w:rsidRDefault="00D25F91" w:rsidP="00D25F9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F9AF080" w14:textId="77777777" w:rsidR="00D25F91" w:rsidRDefault="00D25F91" w:rsidP="00D25F9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6094813" w14:textId="77777777" w:rsidR="00D25F91" w:rsidRDefault="00D25F91" w:rsidP="00D25F9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D1ED831" w14:textId="77777777" w:rsidR="00D25F91" w:rsidRPr="00582653" w:rsidRDefault="00D25F91" w:rsidP="00D25F9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F682F7F" wp14:editId="1AF302F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358C118" w14:textId="035B6CB4" w:rsidR="00D25F91" w:rsidRDefault="00D25F91" w:rsidP="00D25F9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Service provision process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EF481C5" w14:textId="77777777" w:rsidR="00D25F91" w:rsidRDefault="00D25F91" w:rsidP="00D25F9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5234A6B" w14:textId="77777777" w:rsidR="00D25F91" w:rsidRPr="00582653" w:rsidRDefault="00D25F91" w:rsidP="00D25F9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5EABB6C" w14:textId="77777777" w:rsidR="00D25F91" w:rsidRPr="00582653" w:rsidRDefault="00D25F91" w:rsidP="00D25F9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924DBD4" w14:textId="77777777" w:rsidR="00D25F91" w:rsidRPr="008642EC" w:rsidRDefault="00D25F91" w:rsidP="00D25F9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6121354" w14:textId="77777777" w:rsidR="00D25F91" w:rsidRPr="008642EC" w:rsidRDefault="00D25F91" w:rsidP="00D25F9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E7C6A04" w14:textId="77777777" w:rsidR="00D25F91" w:rsidRPr="00582653" w:rsidRDefault="00D25F91" w:rsidP="00D25F9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5FBCF87" w14:textId="77777777" w:rsidR="00D25F91" w:rsidRPr="008642EC" w:rsidRDefault="00D25F91" w:rsidP="00D25F91">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8555119" w14:textId="77777777" w:rsidR="00D25F91" w:rsidRPr="008642EC" w:rsidRDefault="00D25F91" w:rsidP="00D25F91">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C150ADE" w14:textId="77777777" w:rsidR="00D25F91" w:rsidRPr="00582653" w:rsidRDefault="00D25F91" w:rsidP="00D25F91">
      <w:pPr>
        <w:pStyle w:val="BasicParagraph"/>
        <w:suppressAutoHyphens/>
        <w:spacing w:line="240" w:lineRule="auto"/>
        <w:rPr>
          <w:rFonts w:ascii="Times New Roman" w:hAnsi="Times New Roman" w:cs="Times New Roman"/>
          <w:color w:val="000000" w:themeColor="text1"/>
          <w:sz w:val="21"/>
          <w:szCs w:val="21"/>
        </w:rPr>
      </w:pPr>
    </w:p>
    <w:p w14:paraId="0E4EB7E0" w14:textId="77777777" w:rsidR="00D25F91" w:rsidRPr="00582653" w:rsidRDefault="00D25F91" w:rsidP="00D25F9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CF0BBF3" w14:textId="77777777" w:rsidR="00D25F91" w:rsidRDefault="00D25F91" w:rsidP="00D25F9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A676698" w14:textId="77777777" w:rsidR="00D25F91" w:rsidRDefault="00D25F91" w:rsidP="00D25F91">
      <w:pPr>
        <w:pStyle w:val="BasicParagraph"/>
        <w:suppressAutoHyphens/>
        <w:spacing w:line="240" w:lineRule="auto"/>
        <w:ind w:left="720"/>
        <w:rPr>
          <w:rFonts w:ascii="Times New Roman" w:hAnsi="Times New Roman" w:cs="Times New Roman"/>
          <w:color w:val="000000" w:themeColor="text1"/>
          <w:sz w:val="21"/>
          <w:szCs w:val="21"/>
        </w:rPr>
      </w:pPr>
    </w:p>
    <w:p w14:paraId="2BD79EE0" w14:textId="77777777" w:rsidR="00D25F91" w:rsidRDefault="00D25F91" w:rsidP="00D25F9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9F6C00F" w14:textId="77777777" w:rsidR="00D25F91" w:rsidRDefault="00D25F91" w:rsidP="00D25F91">
      <w:pPr>
        <w:pStyle w:val="BasicParagraph"/>
        <w:suppressAutoHyphens/>
        <w:spacing w:line="240" w:lineRule="auto"/>
        <w:ind w:left="1440"/>
        <w:rPr>
          <w:rFonts w:ascii="Times New Roman" w:hAnsi="Times New Roman" w:cs="Times New Roman"/>
          <w:color w:val="000000" w:themeColor="text1"/>
          <w:sz w:val="21"/>
          <w:szCs w:val="21"/>
        </w:rPr>
      </w:pPr>
    </w:p>
    <w:p w14:paraId="5A32BA44" w14:textId="77777777" w:rsidR="00D25F91" w:rsidRDefault="00D25F91" w:rsidP="00D25F9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720B318" w14:textId="77777777" w:rsidR="00D25F91" w:rsidRDefault="00D25F91" w:rsidP="00D25F91">
      <w:pPr>
        <w:pStyle w:val="BasicParagraph"/>
        <w:suppressAutoHyphens/>
        <w:spacing w:line="240" w:lineRule="auto"/>
        <w:ind w:left="1440"/>
        <w:rPr>
          <w:rFonts w:ascii="Times New Roman" w:hAnsi="Times New Roman" w:cs="Times New Roman"/>
          <w:color w:val="000000" w:themeColor="text1"/>
          <w:sz w:val="21"/>
          <w:szCs w:val="21"/>
        </w:rPr>
      </w:pPr>
    </w:p>
    <w:p w14:paraId="6C838B3D" w14:textId="77777777" w:rsidR="00D25F91" w:rsidRDefault="00D25F91" w:rsidP="00D25F9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0D81961B" w14:textId="77777777" w:rsidR="00D25F91" w:rsidRDefault="00D25F91" w:rsidP="00D25F91"/>
    <w:p w14:paraId="03CDB1EA" w14:textId="77777777" w:rsidR="00D25F91" w:rsidRDefault="00D25F91">
      <w:pPr>
        <w:spacing w:before="0" w:after="160" w:line="259" w:lineRule="auto"/>
      </w:pPr>
      <w:r>
        <w:br w:type="page"/>
      </w:r>
    </w:p>
    <w:p w14:paraId="3094B47B" w14:textId="571961E7" w:rsidR="00DA4845" w:rsidRPr="000377ED" w:rsidRDefault="639E1677" w:rsidP="000377ED">
      <w:r>
        <w:rPr>
          <w:noProof/>
        </w:rPr>
        <w:lastRenderedPageBreak/>
        <w:drawing>
          <wp:inline distT="0" distB="0" distL="0" distR="0" wp14:anchorId="00F63D23" wp14:editId="4EAC9404">
            <wp:extent cx="5904310" cy="7913218"/>
            <wp:effectExtent l="0" t="0" r="0" b="0"/>
            <wp:docPr id="199516771" name="Picture 19951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04310" cy="7913218"/>
                    </a:xfrm>
                    <a:prstGeom prst="rect">
                      <a:avLst/>
                    </a:prstGeom>
                  </pic:spPr>
                </pic:pic>
              </a:graphicData>
            </a:graphic>
          </wp:inline>
        </w:drawing>
      </w:r>
    </w:p>
    <w:sectPr w:rsidR="00DA4845" w:rsidRPr="000377ED" w:rsidSect="00D25F91">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F3B7B" w14:textId="77777777" w:rsidR="000B3A9F" w:rsidRDefault="000B3A9F" w:rsidP="00F1359C">
      <w:pPr>
        <w:spacing w:before="0" w:after="0" w:line="240" w:lineRule="auto"/>
      </w:pPr>
      <w:r>
        <w:separator/>
      </w:r>
    </w:p>
  </w:endnote>
  <w:endnote w:type="continuationSeparator" w:id="0">
    <w:p w14:paraId="4B70C6DB" w14:textId="77777777" w:rsidR="000B3A9F" w:rsidRDefault="000B3A9F"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3069978A" w:rsidR="000E53A8" w:rsidRPr="000E53A8" w:rsidRDefault="000E53A8" w:rsidP="00500ACC">
            <w:pPr>
              <w:pStyle w:val="Footer"/>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706C7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00500ACC">
              <w:rPr>
                <w:sz w:val="18"/>
                <w:szCs w:val="18"/>
              </w:rPr>
              <w:t>MPower108 Service provision process</w:t>
            </w:r>
            <w:r w:rsidR="00500ACC">
              <w:rPr>
                <w:sz w:val="18"/>
                <w:szCs w:val="18"/>
              </w:rPr>
              <w:tab/>
            </w:r>
            <w:r w:rsidR="00500ACC">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6C22" w14:textId="77777777" w:rsidR="000B3A9F" w:rsidRDefault="000B3A9F" w:rsidP="00F1359C">
      <w:pPr>
        <w:spacing w:before="0" w:after="0" w:line="240" w:lineRule="auto"/>
      </w:pPr>
      <w:r>
        <w:separator/>
      </w:r>
    </w:p>
  </w:footnote>
  <w:footnote w:type="continuationSeparator" w:id="0">
    <w:p w14:paraId="3FF1D1E9" w14:textId="77777777" w:rsidR="000B3A9F" w:rsidRDefault="000B3A9F"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5"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A9F"/>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0ACC"/>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25F91"/>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639E1677"/>
    <w:rsid w:val="6B80BD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D25F9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25F9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http://schemas.microsoft.com/office/2006/metadata/properties"/>
    <ds:schemaRef ds:uri="http://schemas.microsoft.com/office/infopath/2007/PartnerControls"/>
    <ds:schemaRef ds:uri="8d123187-21fe-47d9-bb38-a24fa2382a13"/>
    <ds:schemaRef ds:uri="23712732-1a11-42b5-ab16-3cafd502a338"/>
  </ds:schemaRefs>
</ds:datastoreItem>
</file>

<file path=customXml/itemProps2.xml><?xml version="1.0" encoding="utf-8"?>
<ds:datastoreItem xmlns:ds="http://schemas.openxmlformats.org/officeDocument/2006/customXml" ds:itemID="{BC86589D-0010-42AB-BEAE-265232F2127C}"/>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9A234021-5753-4D02-A18D-93520D61B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73</cp:revision>
  <dcterms:created xsi:type="dcterms:W3CDTF">2021-11-21T01:28:00Z</dcterms:created>
  <dcterms:modified xsi:type="dcterms:W3CDTF">2023-07-07T05:01:00Z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